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A92B21" w:rsidRDefault="005374C4" w:rsidP="00A92B21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pacing w:val="-4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D179DA">
        <w:rPr>
          <w:rFonts w:ascii="TH SarabunPSK" w:hAnsi="TH SarabunPSK" w:cs="TH SarabunPSK"/>
          <w:b/>
          <w:bCs/>
          <w:sz w:val="30"/>
          <w:szCs w:val="30"/>
        </w:rPr>
        <w:t>2</w:t>
      </w:r>
      <w:r w:rsidR="0077694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A92B21" w:rsidRPr="006C7455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กฎกระทรวงเกี่ยวกับการสรรหาคณะกรรมการการอุดมศึกษา</w:t>
      </w:r>
    </w:p>
    <w:p w:rsidR="005374C4" w:rsidRPr="00A92B21" w:rsidRDefault="005374C4" w:rsidP="00A92B21">
      <w:pPr>
        <w:tabs>
          <w:tab w:val="left" w:pos="1440"/>
        </w:tabs>
        <w:jc w:val="thaiDistribute"/>
        <w:rPr>
          <w:rFonts w:ascii="TH SarabunPSK" w:hAnsi="TH SarabunPSK" w:cs="TH SarabunPSK"/>
          <w:b/>
          <w:bCs/>
          <w:spacing w:val="-4"/>
          <w:sz w:val="30"/>
          <w:szCs w:val="30"/>
          <w:u w:val="dotted"/>
          <w:cs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92B21" w:rsidRPr="00A10C68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92B21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A92B21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12.5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D8725F" w:rsidRDefault="00C54E4A" w:rsidP="00D8725F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D8725F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8725F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D8725F" w:rsidRDefault="00D8725F" w:rsidP="00D8725F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</w:p>
    <w:p w:rsidR="005374C4" w:rsidRPr="00932AC9" w:rsidRDefault="005374C4" w:rsidP="00D8725F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7739" w:type="dxa"/>
        <w:tblInd w:w="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6888"/>
      </w:tblGrid>
      <w:tr w:rsidR="005374C4" w:rsidRPr="00932AC9" w:rsidTr="00C80D46">
        <w:trPr>
          <w:trHeight w:val="3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C80D46">
        <w:trPr>
          <w:trHeight w:val="3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950E6" w:rsidRDefault="00A92B21" w:rsidP="00A92B21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คณะรัฐมนตรีเห็นชอบหลักการของร่างกฎกระทรวงฯ ตามที่กระทรวงศึกษาธิการเสนอ</w:t>
            </w:r>
          </w:p>
        </w:tc>
      </w:tr>
      <w:tr w:rsidR="00376665" w:rsidRPr="00932AC9" w:rsidTr="00C80D46">
        <w:trPr>
          <w:trHeight w:val="10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950E6" w:rsidRDefault="00A92B21" w:rsidP="00376665">
            <w:r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ชี้แจงข้อมูลและความเห็นในส่วนของสำนักงานคณะกรรมการการอุดมศึกษาต่อสำนักคณะกรรมการกฤษฎีกา พร้อมหน่วยงานที่เกี่ยวข้อง เพื่อร่วมกันพิจารณาปรับปรุงร่างกฎกระทรวงฯ</w:t>
            </w:r>
          </w:p>
        </w:tc>
      </w:tr>
      <w:tr w:rsidR="00376665" w:rsidRPr="00932AC9" w:rsidTr="00C80D46">
        <w:trPr>
          <w:trHeight w:val="10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950E6" w:rsidRDefault="00A92B21" w:rsidP="00A92B21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ยืนยันร่างกฎกระทรวงฯ มายังสำนักคณะกรรมการกฤษฎีกา และส่งร่างกฎกระทรวงฯ ไปยัง สนง.เลขาธิการคณะรัฐมนตรี เพื่อประกาศในราชกิจจานุเบกษา พร้อมเวียนแจ้ง 1) สถาบันอุดมศึกษา 2) องค์กรเอกชน 3) องค์กรวิชาชีพ และ 4) สภา กทม. เพื่อรับทราบร่างกฎกระทรวงฯ และเตรียมการ</w:t>
            </w:r>
          </w:p>
        </w:tc>
      </w:tr>
      <w:tr w:rsidR="00376665" w:rsidRPr="00932AC9" w:rsidTr="00C80D46">
        <w:trPr>
          <w:trHeight w:val="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950E6" w:rsidRDefault="003279FD" w:rsidP="00A92B21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  <w:u w:val="single"/>
              </w:rPr>
            </w:pPr>
            <w:r w:rsidRPr="008950E6">
              <w:rPr>
                <w:rFonts w:ascii="TH SarabunPSK" w:hAnsi="TH SarabunPSK" w:cs="TH SarabunPSK" w:hint="cs"/>
                <w:sz w:val="30"/>
                <w:szCs w:val="30"/>
                <w:cs/>
              </w:rPr>
              <w:t>มี</w:t>
            </w:r>
            <w:r w:rsidR="00A92B21"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การประกาศกฎกระทรวงฯ ในราชกิจจานุเบกษา</w:t>
            </w:r>
          </w:p>
        </w:tc>
      </w:tr>
      <w:tr w:rsidR="00376665" w:rsidRPr="00932AC9" w:rsidTr="00C80D46">
        <w:trPr>
          <w:trHeight w:val="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32AC9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8950E6" w:rsidRDefault="00A92B21" w:rsidP="003279FD">
            <w:r w:rsidRPr="008950E6">
              <w:rPr>
                <w:rFonts w:ascii="TH SarabunPSK" w:hAnsi="TH SarabunPSK" w:cs="TH SarabunPSK"/>
                <w:sz w:val="30"/>
                <w:szCs w:val="30"/>
                <w:cs/>
              </w:rPr>
              <w:t>จัดทำประกาศที่เกี่ยวข้องกับการสรรหาและเลือก กกอ.</w:t>
            </w:r>
          </w:p>
        </w:tc>
      </w:tr>
    </w:tbl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7E674B" w:rsidRDefault="00A92B21" w:rsidP="00A92B21">
            <w:pPr>
              <w:spacing w:before="100" w:beforeAutospacing="1" w:after="100" w:afterAutospacing="1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7E674B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กฎกระทรวงเกี่ยวกับการสรรหาคณะกรรมการการอุดมศึกษา</w:t>
            </w:r>
          </w:p>
        </w:tc>
        <w:tc>
          <w:tcPr>
            <w:tcW w:w="1330" w:type="dxa"/>
          </w:tcPr>
          <w:p w:rsidR="00376665" w:rsidRPr="00932AC9" w:rsidRDefault="00A92B21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62A9F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32AC9" w:rsidRDefault="00A92B21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376665" w:rsidRDefault="00A92B21" w:rsidP="00A92B21">
            <w:pPr>
              <w:jc w:val="center"/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275" w:type="dxa"/>
          </w:tcPr>
          <w:p w:rsidR="00376665" w:rsidRDefault="00A92B21" w:rsidP="00A92B21">
            <w:pPr>
              <w:jc w:val="center"/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696"/>
      </w:tblGrid>
      <w:tr w:rsidR="00AF19F0" w:rsidRPr="00932AC9" w:rsidTr="00FF5FC4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696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FF5FC4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696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AC005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</w:t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AC0059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</w:p>
    <w:p w:rsidR="00095820" w:rsidRPr="00C80D46" w:rsidRDefault="00B3100A" w:rsidP="00C80D4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 w:hint="cs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AC0059">
        <w:rPr>
          <w:rFonts w:ascii="TH SarabunPSK" w:hAnsi="TH SarabunPSK" w:cs="TH SarabunPSK"/>
          <w:color w:val="000000"/>
          <w:sz w:val="30"/>
          <w:szCs w:val="30"/>
        </w:rPr>
        <w:t>……………………………………………………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AC0059">
        <w:rPr>
          <w:rFonts w:ascii="TH SarabunPSK" w:hAnsi="TH SarabunPSK" w:cs="TH SarabunPSK"/>
          <w:color w:val="000000"/>
          <w:sz w:val="30"/>
          <w:szCs w:val="30"/>
        </w:rPr>
        <w:t>…………………………………….</w:t>
      </w:r>
      <w:bookmarkStart w:id="0" w:name="_GoBack"/>
      <w:bookmarkEnd w:id="0"/>
    </w:p>
    <w:sectPr w:rsidR="00095820" w:rsidRPr="00C80D46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EFF" w:rsidRDefault="00F85EFF" w:rsidP="007C7324">
      <w:r>
        <w:separator/>
      </w:r>
    </w:p>
  </w:endnote>
  <w:endnote w:type="continuationSeparator" w:id="0">
    <w:p w:rsidR="00F85EFF" w:rsidRDefault="00F85EFF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B40" w:rsidRDefault="00826B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B40" w:rsidRDefault="00826B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B40" w:rsidRDefault="00826B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EFF" w:rsidRDefault="00F85EFF" w:rsidP="007C7324">
      <w:r>
        <w:separator/>
      </w:r>
    </w:p>
  </w:footnote>
  <w:footnote w:type="continuationSeparator" w:id="0">
    <w:p w:rsidR="00F85EFF" w:rsidRDefault="00F85EFF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B40" w:rsidRDefault="00826B4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B40" w:rsidRDefault="00826B40" w:rsidP="00826B4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0" t="0" r="10160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457200"/>
                        <a:chOff x="0" y="0"/>
                        <a:chExt cx="9029" cy="720"/>
                      </a:xfrm>
                    </wpg:grpSpPr>
                    <wps:wsp>
                      <wps:cNvPr id="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0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B40" w:rsidRDefault="00826B40" w:rsidP="00826B4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รายละเอียดตัวชี้วัดการประเมินผลการปฏิบัติราชการของสำนักติดตามและประเมินผลอุดมศึกษา</w:t>
                            </w:r>
                          </w:p>
                          <w:p w:rsidR="00826B40" w:rsidRDefault="00826B40" w:rsidP="00826B40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8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margin-left:-36.35pt;margin-top:-6.05pt;width:498.7pt;height:36pt;z-index:251658240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<v:textbox>
                  <w:txbxContent>
                    <w:p w:rsidR="00826B40" w:rsidRDefault="00826B40" w:rsidP="00826B4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รายละเอียดตัวชี้วัดการประเมินผลการปฏิบัติราชการของสำนักติดตามและประเมินผลอุดมศึกษา</w:t>
                      </w:r>
                    </w:p>
                    <w:p w:rsidR="00826B40" w:rsidRDefault="00826B40" w:rsidP="00826B40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EQR6PCAAAA2gAAAA8AAABkcnMvZG93bnJldi54bWxEj0uLwkAQhO8L/oehBW/rRBFXY0YRQRDx&#10;svGBxybTeZBMT8iMmv33O8LCHouq+opKNr1pxJM6V1lWMBlHIIgzqysuFFzO+88FCOeRNTaWScEP&#10;OdisBx8Jxtq++JueqS9EgLCLUUHpfRtL6bKSDLqxbYmDl9vOoA+yK6Tu8BXgppHTKJpLgxWHhRJb&#10;2pWU1enDKLjTnO71aXY93Nz+nKf18toftVKjYb9dgfDU+//wX/ugFXzB+0q4AXL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xEEejwgAAANoAAAAPAAAAAAAAAAAAAAAAAJ8C&#10;AABkcnMvZG93bnJldi54bWxQSwUGAAAAAAQABAD3AAAAjgMAAAAA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NQ9MAAAADaAAAADwAAAGRycy9kb3ducmV2LnhtbERPu27CMBTdK/UfrIvEVhw6UJRiEIqE&#10;hNolDV26Xdm3SSC+TmM3D74eD0iMR+e92Y22ET11vnasYLlIQBBrZ2ouFXyfDi9rED4gG2wck4KJ&#10;POy2z08bTI0b+Iv6IpQihrBPUUEVQptK6XVFFv3CtcSR+3WdxRBhV0rT4RDDbSNfk2QlLdYcGyps&#10;KatIX4p/q+AjH/dZibrhXF4zPZ3ffvq/T6Xms3H/DiLQGB7iu/toFMSt8Uq8AXJ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TUPTAAAAA2gAAAA8AAAAAAAAAAAAAAAAA&#10;oQIAAGRycy9kb3ducmV2LnhtbFBLBQYAAAAABAAEAPkAAACOAwAAAAA=&#10;" strokecolor="white"/>
            </v:group>
          </w:pict>
        </mc:Fallback>
      </mc:AlternateContent>
    </w:r>
  </w:p>
  <w:p w:rsidR="007C7324" w:rsidRPr="00826B40" w:rsidRDefault="007C7324" w:rsidP="00826B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B40" w:rsidRDefault="00826B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03F32"/>
    <w:rsid w:val="001C5D92"/>
    <w:rsid w:val="001D5F4A"/>
    <w:rsid w:val="00200817"/>
    <w:rsid w:val="002013E6"/>
    <w:rsid w:val="00210A35"/>
    <w:rsid w:val="00247726"/>
    <w:rsid w:val="00255532"/>
    <w:rsid w:val="002A3F2D"/>
    <w:rsid w:val="003279FD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62A9F"/>
    <w:rsid w:val="004768FD"/>
    <w:rsid w:val="004A61EA"/>
    <w:rsid w:val="004D5579"/>
    <w:rsid w:val="004E5483"/>
    <w:rsid w:val="0051089E"/>
    <w:rsid w:val="005223A2"/>
    <w:rsid w:val="005374C4"/>
    <w:rsid w:val="00567082"/>
    <w:rsid w:val="00632D81"/>
    <w:rsid w:val="006630AD"/>
    <w:rsid w:val="006A1F9F"/>
    <w:rsid w:val="006A4C41"/>
    <w:rsid w:val="007105A3"/>
    <w:rsid w:val="00776949"/>
    <w:rsid w:val="007A0E9D"/>
    <w:rsid w:val="007A12A4"/>
    <w:rsid w:val="007C7324"/>
    <w:rsid w:val="007C75F3"/>
    <w:rsid w:val="007E1078"/>
    <w:rsid w:val="007E674B"/>
    <w:rsid w:val="00805FE9"/>
    <w:rsid w:val="00806D0B"/>
    <w:rsid w:val="00823220"/>
    <w:rsid w:val="00826B40"/>
    <w:rsid w:val="00857003"/>
    <w:rsid w:val="00862C59"/>
    <w:rsid w:val="008767C9"/>
    <w:rsid w:val="00892E47"/>
    <w:rsid w:val="00893057"/>
    <w:rsid w:val="008950E6"/>
    <w:rsid w:val="008B24EA"/>
    <w:rsid w:val="008F6B9A"/>
    <w:rsid w:val="00932AC9"/>
    <w:rsid w:val="009679B4"/>
    <w:rsid w:val="009926AE"/>
    <w:rsid w:val="009E6CB7"/>
    <w:rsid w:val="009E7232"/>
    <w:rsid w:val="00A10C68"/>
    <w:rsid w:val="00A12D0E"/>
    <w:rsid w:val="00A131DA"/>
    <w:rsid w:val="00A27710"/>
    <w:rsid w:val="00A36517"/>
    <w:rsid w:val="00A76D10"/>
    <w:rsid w:val="00A85442"/>
    <w:rsid w:val="00A92B21"/>
    <w:rsid w:val="00AC0059"/>
    <w:rsid w:val="00AF19F0"/>
    <w:rsid w:val="00B3100A"/>
    <w:rsid w:val="00B423C7"/>
    <w:rsid w:val="00BA6F4E"/>
    <w:rsid w:val="00BD1ED1"/>
    <w:rsid w:val="00BD5C25"/>
    <w:rsid w:val="00C216F2"/>
    <w:rsid w:val="00C50638"/>
    <w:rsid w:val="00C54E4A"/>
    <w:rsid w:val="00C765EF"/>
    <w:rsid w:val="00C80D46"/>
    <w:rsid w:val="00C8160C"/>
    <w:rsid w:val="00C95B8C"/>
    <w:rsid w:val="00CA68CA"/>
    <w:rsid w:val="00D179DA"/>
    <w:rsid w:val="00D35FF2"/>
    <w:rsid w:val="00D8725F"/>
    <w:rsid w:val="00DD56EA"/>
    <w:rsid w:val="00E46E1F"/>
    <w:rsid w:val="00E473C4"/>
    <w:rsid w:val="00EA352E"/>
    <w:rsid w:val="00EF34F8"/>
    <w:rsid w:val="00F31579"/>
    <w:rsid w:val="00F85EFF"/>
    <w:rsid w:val="00F97B41"/>
    <w:rsid w:val="00FA729F"/>
    <w:rsid w:val="00FC27AC"/>
    <w:rsid w:val="00FD4EED"/>
    <w:rsid w:val="00FF3A4F"/>
    <w:rsid w:val="00FF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6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BF6B3-C95E-477A-BDDE-D82D3C5B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102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16</cp:revision>
  <cp:lastPrinted>2013-03-01T03:26:00Z</cp:lastPrinted>
  <dcterms:created xsi:type="dcterms:W3CDTF">2017-11-30T04:47:00Z</dcterms:created>
  <dcterms:modified xsi:type="dcterms:W3CDTF">2018-02-01T07:03:00Z</dcterms:modified>
</cp:coreProperties>
</file>